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5F" w:rsidRPr="00CA7C3D" w:rsidRDefault="00D02F5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02F5F" w:rsidRPr="00CA7C3D" w:rsidRDefault="00D02F5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02F5F" w:rsidRPr="00CA7C3D" w:rsidRDefault="00D02F5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02F5F" w:rsidRPr="00CA7C3D" w:rsidRDefault="00D02F5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02F5F" w:rsidRPr="00CA7C3D" w:rsidRDefault="00D02F5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15.03.2022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55</w:t>
      </w:r>
    </w:p>
    <w:p w:rsidR="00D02F5F" w:rsidRPr="00CA7C3D" w:rsidRDefault="00D02F5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02F5F" w:rsidRPr="00CA7C3D" w:rsidRDefault="00D02F5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Найтоповичского сельского поселения</w:t>
      </w:r>
    </w:p>
    <w:p w:rsidR="00D02F5F" w:rsidRPr="00CA7C3D" w:rsidRDefault="00D02F5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D02F5F" w:rsidRPr="00CA7C3D" w:rsidRDefault="00D02F5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02F5F" w:rsidRPr="00FC5F2F" w:rsidRDefault="00D02F5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 </w:t>
      </w:r>
      <w:r>
        <w:t>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D02F5F" w:rsidRDefault="00D02F5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02F5F" w:rsidRPr="00336C1F" w:rsidRDefault="00D02F5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D02F5F" w:rsidRPr="00F13FF3" w:rsidRDefault="00D02F5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D02F5F" w:rsidRPr="00F13FF3" w:rsidRDefault="00D02F5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64368</w:t>
      </w:r>
      <w:r w:rsidRPr="00F13FF3">
        <w:rPr>
          <w:lang w:eastAsia="ru-RU"/>
        </w:rPr>
        <w:t>кв.м;</w:t>
      </w:r>
    </w:p>
    <w:p w:rsidR="00D02F5F" w:rsidRPr="00F13FF3" w:rsidRDefault="00D02F5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D02F5F" w:rsidRPr="00F13FF3" w:rsidRDefault="00D02F5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«выращивание зерновых и иных сельскохозяйственных культур</w:t>
      </w:r>
      <w:r w:rsidRPr="00F13FF3">
        <w:rPr>
          <w:lang w:eastAsia="ru-RU"/>
        </w:rPr>
        <w:t>»</w:t>
      </w:r>
      <w:r>
        <w:rPr>
          <w:lang w:eastAsia="ru-RU"/>
        </w:rPr>
        <w:t>-код вида 1.2</w:t>
      </w:r>
      <w:r w:rsidRPr="00F13FF3">
        <w:rPr>
          <w:lang w:eastAsia="ru-RU"/>
        </w:rPr>
        <w:t xml:space="preserve">;  </w:t>
      </w:r>
    </w:p>
    <w:p w:rsidR="00D02F5F" w:rsidRPr="00F13FF3" w:rsidRDefault="00D02F5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D02F5F" w:rsidRPr="00F13FF3" w:rsidRDefault="00D02F5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D02F5F" w:rsidRPr="00F13FF3" w:rsidRDefault="00D02F5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02F5F" w:rsidRPr="0050051F" w:rsidRDefault="00D02F5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D02F5F" w:rsidRPr="0050051F" w:rsidRDefault="00D02F5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D02F5F" w:rsidRPr="0050051F" w:rsidRDefault="00D02F5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D02F5F" w:rsidRDefault="00D02F5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D02F5F" w:rsidRDefault="00D02F5F" w:rsidP="00095619">
      <w:pPr>
        <w:spacing w:line="240" w:lineRule="auto"/>
        <w:jc w:val="both"/>
        <w:rPr>
          <w:lang w:eastAsia="ru-RU"/>
        </w:rPr>
      </w:pPr>
    </w:p>
    <w:p w:rsidR="00D02F5F" w:rsidRPr="0050051F" w:rsidRDefault="00D02F5F" w:rsidP="00095619">
      <w:pPr>
        <w:spacing w:line="240" w:lineRule="auto"/>
        <w:jc w:val="both"/>
        <w:rPr>
          <w:lang w:eastAsia="ru-RU"/>
        </w:rPr>
      </w:pPr>
    </w:p>
    <w:p w:rsidR="00D02F5F" w:rsidRPr="0050051F" w:rsidRDefault="00D02F5F" w:rsidP="00095619">
      <w:pPr>
        <w:spacing w:line="240" w:lineRule="auto"/>
        <w:rPr>
          <w:lang w:eastAsia="ru-RU"/>
        </w:rPr>
      </w:pPr>
    </w:p>
    <w:p w:rsidR="00D02F5F" w:rsidRPr="0050051F" w:rsidRDefault="00D02F5F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D02F5F" w:rsidRPr="0050051F" w:rsidRDefault="00D02F5F" w:rsidP="00095619">
      <w:pPr>
        <w:spacing w:line="240" w:lineRule="auto"/>
        <w:rPr>
          <w:lang w:eastAsia="ru-RU"/>
        </w:rPr>
      </w:pPr>
    </w:p>
    <w:p w:rsidR="00D02F5F" w:rsidRPr="0050051F" w:rsidRDefault="00D02F5F" w:rsidP="00095619">
      <w:pPr>
        <w:spacing w:line="240" w:lineRule="auto"/>
        <w:rPr>
          <w:lang w:eastAsia="ru-RU"/>
        </w:rPr>
      </w:pPr>
    </w:p>
    <w:sectPr w:rsidR="00D02F5F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F5F" w:rsidRDefault="00D02F5F" w:rsidP="006F0F01">
      <w:pPr>
        <w:spacing w:line="240" w:lineRule="auto"/>
      </w:pPr>
      <w:r>
        <w:separator/>
      </w:r>
    </w:p>
  </w:endnote>
  <w:endnote w:type="continuationSeparator" w:id="1">
    <w:p w:rsidR="00D02F5F" w:rsidRDefault="00D02F5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F5F" w:rsidRDefault="00D02F5F" w:rsidP="006F0F01">
      <w:pPr>
        <w:spacing w:line="240" w:lineRule="auto"/>
      </w:pPr>
      <w:r>
        <w:separator/>
      </w:r>
    </w:p>
  </w:footnote>
  <w:footnote w:type="continuationSeparator" w:id="1">
    <w:p w:rsidR="00D02F5F" w:rsidRDefault="00D02F5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2E000A"/>
    <w:rsid w:val="00336C1F"/>
    <w:rsid w:val="00370C22"/>
    <w:rsid w:val="00372606"/>
    <w:rsid w:val="004471CF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6091D"/>
    <w:rsid w:val="00664215"/>
    <w:rsid w:val="0069515C"/>
    <w:rsid w:val="006B355E"/>
    <w:rsid w:val="006B5B5F"/>
    <w:rsid w:val="006D1CA3"/>
    <w:rsid w:val="006F0F01"/>
    <w:rsid w:val="006F3730"/>
    <w:rsid w:val="00754FC8"/>
    <w:rsid w:val="00764993"/>
    <w:rsid w:val="007F77E7"/>
    <w:rsid w:val="00817FCC"/>
    <w:rsid w:val="00835A51"/>
    <w:rsid w:val="00853FF7"/>
    <w:rsid w:val="00884B6E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CE086C"/>
    <w:rsid w:val="00CE6B6D"/>
    <w:rsid w:val="00D02F5F"/>
    <w:rsid w:val="00D07175"/>
    <w:rsid w:val="00D56354"/>
    <w:rsid w:val="00D65798"/>
    <w:rsid w:val="00DC35FF"/>
    <w:rsid w:val="00DD1B6F"/>
    <w:rsid w:val="00DE4856"/>
    <w:rsid w:val="00E41AF8"/>
    <w:rsid w:val="00E6052C"/>
    <w:rsid w:val="00EC6E67"/>
    <w:rsid w:val="00ED21AF"/>
    <w:rsid w:val="00ED4654"/>
    <w:rsid w:val="00ED64B1"/>
    <w:rsid w:val="00ED6DCE"/>
    <w:rsid w:val="00EE78EE"/>
    <w:rsid w:val="00F000AD"/>
    <w:rsid w:val="00F06036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6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92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2</Pages>
  <Words>475</Words>
  <Characters>2712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13</cp:revision>
  <cp:lastPrinted>2022-03-14T09:17:00Z</cp:lastPrinted>
  <dcterms:created xsi:type="dcterms:W3CDTF">2021-06-24T09:26:00Z</dcterms:created>
  <dcterms:modified xsi:type="dcterms:W3CDTF">2022-03-18T12:26:00Z</dcterms:modified>
</cp:coreProperties>
</file>